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Dreifachsporthalle Oberbruch/ Elektroinstall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Sanierung Dreifachsporthalle Oberbruch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